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9332F3" w:rsidTr="009332F3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2F3" w:rsidRDefault="009332F3" w:rsidP="001B35C2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2F3" w:rsidRDefault="009332F3" w:rsidP="001B35C2"/>
        </w:tc>
        <w:tc>
          <w:tcPr>
            <w:tcW w:w="143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2F3" w:rsidRDefault="009332F3" w:rsidP="001B35C2"/>
        </w:tc>
        <w:tc>
          <w:tcPr>
            <w:tcW w:w="3093" w:type="dxa"/>
            <w:gridSpan w:val="2"/>
            <w:shd w:val="clear" w:color="auto" w:fill="auto"/>
            <w:noWrap/>
            <w:vAlign w:val="bottom"/>
            <w:hideMark/>
          </w:tcPr>
          <w:p w:rsidR="009332F3" w:rsidRPr="009332F3" w:rsidRDefault="009332F3" w:rsidP="001B35C2">
            <w:pPr>
              <w:rPr>
                <w:szCs w:val="22"/>
              </w:rPr>
            </w:pPr>
            <w:r w:rsidRPr="009332F3">
              <w:rPr>
                <w:szCs w:val="22"/>
              </w:rPr>
              <w:t>Приложение 9</w:t>
            </w:r>
          </w:p>
        </w:tc>
      </w:tr>
      <w:tr w:rsidR="00332AEF" w:rsidTr="009332F3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43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3093" w:type="dxa"/>
            <w:gridSpan w:val="2"/>
            <w:shd w:val="clear" w:color="auto" w:fill="auto"/>
            <w:vAlign w:val="bottom"/>
            <w:hideMark/>
          </w:tcPr>
          <w:p w:rsidR="00332AEF" w:rsidRPr="009332F3" w:rsidRDefault="00332AEF" w:rsidP="001B35C2">
            <w:pPr>
              <w:rPr>
                <w:szCs w:val="22"/>
              </w:rPr>
            </w:pPr>
            <w:r w:rsidRPr="009332F3">
              <w:rPr>
                <w:szCs w:val="22"/>
              </w:rPr>
              <w:t>к решению Саратовской</w:t>
            </w:r>
            <w:r w:rsidRPr="009332F3">
              <w:rPr>
                <w:szCs w:val="22"/>
              </w:rPr>
              <w:br/>
              <w:t>городской Думы</w:t>
            </w:r>
          </w:p>
        </w:tc>
      </w:tr>
      <w:tr w:rsidR="009332F3" w:rsidTr="009332F3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2F3" w:rsidRDefault="009332F3" w:rsidP="001B35C2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2F3" w:rsidRDefault="009332F3" w:rsidP="001B35C2"/>
        </w:tc>
        <w:tc>
          <w:tcPr>
            <w:tcW w:w="143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2F3" w:rsidRDefault="009332F3" w:rsidP="001B35C2"/>
        </w:tc>
        <w:tc>
          <w:tcPr>
            <w:tcW w:w="3093" w:type="dxa"/>
            <w:gridSpan w:val="2"/>
            <w:shd w:val="clear" w:color="auto" w:fill="auto"/>
            <w:noWrap/>
            <w:vAlign w:val="bottom"/>
            <w:hideMark/>
          </w:tcPr>
          <w:p w:rsidR="009332F3" w:rsidRPr="009332F3" w:rsidRDefault="009332F3" w:rsidP="001B35C2">
            <w:pPr>
              <w:rPr>
                <w:rFonts w:ascii="Arial" w:hAnsi="Arial" w:cs="Arial"/>
                <w:szCs w:val="20"/>
              </w:rPr>
            </w:pPr>
            <w:r w:rsidRPr="009332F3">
              <w:rPr>
                <w:szCs w:val="22"/>
              </w:rPr>
              <w:t xml:space="preserve">от              №      </w:t>
            </w:r>
          </w:p>
        </w:tc>
      </w:tr>
      <w:tr w:rsidR="00332AEF" w:rsidTr="009332F3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>
            <w:r>
              <w:t xml:space="preserve">  </w:t>
            </w: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57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51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</w:tr>
      <w:tr w:rsidR="00332AEF" w:rsidTr="00332AEF">
        <w:trPr>
          <w:cantSplit/>
        </w:trPr>
        <w:tc>
          <w:tcPr>
            <w:tcW w:w="146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center"/>
            </w:pPr>
            <w:r>
              <w:t>Программа муниципальных внутренних заимствований на 2022 год и на плановый период 2023 и 2024 годов</w:t>
            </w:r>
          </w:p>
        </w:tc>
      </w:tr>
      <w:tr w:rsidR="00332AEF" w:rsidTr="00332AEF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AEF" w:rsidRDefault="00332AEF" w:rsidP="001B35C2">
            <w:pPr>
              <w:jc w:val="center"/>
            </w:pP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</w:tr>
      <w:tr w:rsidR="00332AEF" w:rsidTr="00332AEF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>
            <w:pPr>
              <w:jc w:val="right"/>
            </w:pPr>
            <w:r>
              <w:t>тыс. руб.</w:t>
            </w:r>
          </w:p>
        </w:tc>
      </w:tr>
      <w:tr w:rsidR="00332AEF" w:rsidTr="00332AEF">
        <w:trPr>
          <w:cantSplit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center"/>
            </w:pPr>
            <w:r>
              <w:t>№ п/п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AEF" w:rsidRDefault="00332AEF" w:rsidP="001B35C2">
            <w:pPr>
              <w:jc w:val="center"/>
            </w:pPr>
            <w:r>
              <w:t>Виды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center"/>
            </w:pPr>
            <w:r>
              <w:t>2022 год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center"/>
            </w:pPr>
            <w:r>
              <w:t>2023 год</w:t>
            </w:r>
          </w:p>
        </w:tc>
        <w:tc>
          <w:tcPr>
            <w:tcW w:w="151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center"/>
            </w:pPr>
            <w:r>
              <w:t>2024 год</w:t>
            </w:r>
          </w:p>
        </w:tc>
      </w:tr>
    </w:tbl>
    <w:p w:rsidR="00332AEF" w:rsidRPr="00332AEF" w:rsidRDefault="00332AEF">
      <w:pPr>
        <w:rPr>
          <w:sz w:val="2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1099"/>
        <w:gridCol w:w="9055"/>
        <w:gridCol w:w="1437"/>
        <w:gridCol w:w="1579"/>
        <w:gridCol w:w="1514"/>
      </w:tblGrid>
      <w:tr w:rsidR="00332AEF" w:rsidTr="00332AEF">
        <w:trPr>
          <w:cantSplit/>
          <w:tblHeader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2AEF" w:rsidRDefault="00332AEF" w:rsidP="001B35C2">
            <w:pPr>
              <w:jc w:val="center"/>
            </w:pPr>
            <w: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center"/>
            </w:pPr>
            <w:r>
              <w:t>3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center"/>
            </w:pPr>
            <w: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center"/>
            </w:pPr>
            <w:r>
              <w:t>5</w:t>
            </w:r>
          </w:p>
        </w:tc>
      </w:tr>
      <w:tr w:rsidR="00332AEF" w:rsidTr="00332AEF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AEF" w:rsidRDefault="00332AEF" w:rsidP="001B35C2">
            <w:pPr>
              <w:jc w:val="center"/>
            </w:pPr>
            <w:r>
              <w:t>1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r>
              <w:t>Кредиты кредитных организаций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</w:tr>
      <w:tr w:rsidR="00332AEF" w:rsidTr="00332AE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2 350 000,0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2 053 443,0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2 050 000,0</w:t>
            </w:r>
          </w:p>
        </w:tc>
      </w:tr>
      <w:tr w:rsidR="00332AEF" w:rsidTr="00332AE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4A3AD4">
            <w:r>
              <w:t>с предельными сроками погашения долговых обязательств до 31 декабря 202</w:t>
            </w:r>
            <w:r w:rsidR="004A3AD4">
              <w:t>5</w:t>
            </w:r>
            <w:r>
              <w:t xml:space="preserve">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2 350 000,0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</w:tr>
      <w:tr w:rsidR="00332AEF" w:rsidTr="00332AE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4A3AD4">
            <w:r>
              <w:t>с предельными сроками погашения долговых обязательств до 31 декабря 202</w:t>
            </w:r>
            <w:r w:rsidR="004A3AD4">
              <w:t>6</w:t>
            </w:r>
            <w:r>
              <w:t xml:space="preserve">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2 053 443,0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</w:tr>
      <w:tr w:rsidR="00332AEF" w:rsidTr="00332AE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4A3AD4">
            <w:r>
              <w:t>с предельными сроками погашения долговых обязательств до 31 декабря 202</w:t>
            </w:r>
            <w:r w:rsidR="004A3AD4">
              <w:t>7</w:t>
            </w:r>
            <w:r>
              <w:t xml:space="preserve">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2 050 000,0</w:t>
            </w:r>
          </w:p>
        </w:tc>
      </w:tr>
      <w:tr w:rsidR="00332AEF" w:rsidTr="00332AE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2 350 000,0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2 053 443,0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2 050 000,0</w:t>
            </w:r>
          </w:p>
        </w:tc>
      </w:tr>
      <w:tr w:rsidR="00332AEF" w:rsidTr="00332AEF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AEF" w:rsidRDefault="00332AEF" w:rsidP="001B35C2">
            <w:pPr>
              <w:jc w:val="center"/>
            </w:pPr>
            <w:r>
              <w:t>2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</w:tr>
      <w:tr w:rsidR="00332AEF" w:rsidTr="00332AE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r>
              <w:t>Объем привлечения средств, в том числе: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600 000,0</w:t>
            </w:r>
          </w:p>
        </w:tc>
      </w:tr>
      <w:tr w:rsidR="00332AEF" w:rsidTr="00332AE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4A3AD4">
            <w:r>
              <w:t>с предельными сроками погашения долговых обязательств до 15 декабря 202</w:t>
            </w:r>
            <w:r w:rsidR="004A3AD4">
              <w:t>2</w:t>
            </w:r>
            <w:r>
              <w:t xml:space="preserve">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</w:tr>
      <w:tr w:rsidR="00332AEF" w:rsidTr="00332AE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4A3AD4">
            <w:r>
              <w:t>с предельными сроками погашения долговых обязательств до 15 декабря 202</w:t>
            </w:r>
            <w:r w:rsidR="004A3AD4">
              <w:t>3</w:t>
            </w:r>
            <w:r>
              <w:t xml:space="preserve">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600 000,0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</w:tr>
      <w:tr w:rsidR="00332AEF" w:rsidTr="00332AE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4A3AD4">
            <w:r>
              <w:t>с предельными сроками погашения долговых обязательств до 15 декабря 202</w:t>
            </w:r>
            <w:r w:rsidR="004A3AD4">
              <w:t>4</w:t>
            </w:r>
            <w:r>
              <w:t xml:space="preserve"> года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 xml:space="preserve"> 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600 000,0</w:t>
            </w:r>
          </w:p>
        </w:tc>
      </w:tr>
      <w:tr w:rsidR="00332AEF" w:rsidTr="00332AE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600 000,0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600 000,0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600 000,0</w:t>
            </w:r>
          </w:p>
        </w:tc>
      </w:tr>
      <w:tr w:rsidR="00332AEF" w:rsidTr="00332AEF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>
            <w:pPr>
              <w:jc w:val="center"/>
            </w:pPr>
            <w:r>
              <w:t xml:space="preserve"> </w:t>
            </w:r>
          </w:p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>
            <w:r>
              <w:t>Всего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32AEF" w:rsidRDefault="00332AEF" w:rsidP="001B35C2">
            <w:pPr>
              <w:jc w:val="right"/>
            </w:pPr>
            <w:r>
              <w:t>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>
            <w:pPr>
              <w:jc w:val="right"/>
            </w:pPr>
            <w:r>
              <w:t>0,0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>
            <w:pPr>
              <w:jc w:val="right"/>
            </w:pPr>
            <w:r>
              <w:t>0,0</w:t>
            </w:r>
          </w:p>
        </w:tc>
      </w:tr>
      <w:tr w:rsidR="00332AEF" w:rsidTr="00332AE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>
            <w:r>
              <w:t>Объем привлечения средств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2 950 000,0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2 653 443,0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2 650 000,0</w:t>
            </w:r>
          </w:p>
        </w:tc>
      </w:tr>
      <w:tr w:rsidR="00332AEF" w:rsidTr="00332AEF">
        <w:trPr>
          <w:cantSplit/>
        </w:trPr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/>
        </w:tc>
        <w:tc>
          <w:tcPr>
            <w:tcW w:w="9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>
            <w:r>
              <w:t>Объем погашения долговых обязательств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2 950 000,0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2 653 443,0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2 650 000,0</w:t>
            </w:r>
          </w:p>
        </w:tc>
      </w:tr>
      <w:tr w:rsidR="00332AEF" w:rsidTr="00332AEF">
        <w:trPr>
          <w:cantSplit/>
        </w:trPr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>
            <w:r>
              <w:t xml:space="preserve"> </w:t>
            </w:r>
          </w:p>
        </w:tc>
        <w:tc>
          <w:tcPr>
            <w:tcW w:w="9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</w:tr>
      <w:tr w:rsidR="00332AEF" w:rsidTr="00332AEF">
        <w:trPr>
          <w:cantSplit/>
        </w:trPr>
        <w:tc>
          <w:tcPr>
            <w:tcW w:w="10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>
            <w:r>
              <w:t>Председатель комитета по финансам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</w:tr>
      <w:tr w:rsidR="00332AEF" w:rsidTr="00332AEF">
        <w:trPr>
          <w:cantSplit/>
        </w:trPr>
        <w:tc>
          <w:tcPr>
            <w:tcW w:w="10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>
            <w:r>
              <w:t>администрации муниципального образования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</w:tr>
      <w:tr w:rsidR="00332AEF" w:rsidTr="00332AEF">
        <w:trPr>
          <w:cantSplit/>
        </w:trPr>
        <w:tc>
          <w:tcPr>
            <w:tcW w:w="10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>
            <w:r>
              <w:t>«Город Саратов»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2AEF" w:rsidRDefault="00332AEF" w:rsidP="001B35C2"/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2AEF" w:rsidRDefault="00332AEF" w:rsidP="001B35C2">
            <w:pPr>
              <w:jc w:val="right"/>
            </w:pPr>
            <w:r>
              <w:t>А.С. Струков</w:t>
            </w:r>
          </w:p>
        </w:tc>
      </w:tr>
    </w:tbl>
    <w:p w:rsidR="00332AEF" w:rsidRPr="00DE2508" w:rsidRDefault="00332AEF" w:rsidP="00332AEF"/>
    <w:p w:rsidR="00E2598B" w:rsidRPr="00332AEF" w:rsidRDefault="00E2598B" w:rsidP="00332AEF"/>
    <w:sectPr w:rsidR="00E2598B" w:rsidRPr="00332AEF" w:rsidSect="00332A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044B" w:rsidRDefault="00DA044B" w:rsidP="00332AEF">
      <w:r>
        <w:separator/>
      </w:r>
    </w:p>
  </w:endnote>
  <w:endnote w:type="continuationSeparator" w:id="1">
    <w:p w:rsidR="00DA044B" w:rsidRDefault="00DA044B" w:rsidP="00332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AEF" w:rsidRDefault="00332AE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AEF" w:rsidRDefault="00332AE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AEF" w:rsidRDefault="00332AE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044B" w:rsidRDefault="00DA044B" w:rsidP="00332AEF">
      <w:r>
        <w:separator/>
      </w:r>
    </w:p>
  </w:footnote>
  <w:footnote w:type="continuationSeparator" w:id="1">
    <w:p w:rsidR="00DA044B" w:rsidRDefault="00DA044B" w:rsidP="00332A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AEF" w:rsidRDefault="002361CB" w:rsidP="00BA0F6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32AE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32AEF" w:rsidRDefault="00332AE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AEF" w:rsidRDefault="002361CB" w:rsidP="00BA0F6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32AE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32AEF">
      <w:rPr>
        <w:rStyle w:val="a7"/>
        <w:noProof/>
      </w:rPr>
      <w:t>1</w:t>
    </w:r>
    <w:r>
      <w:rPr>
        <w:rStyle w:val="a7"/>
      </w:rPr>
      <w:fldChar w:fldCharType="end"/>
    </w:r>
  </w:p>
  <w:p w:rsidR="00332AEF" w:rsidRDefault="00332AE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AEF" w:rsidRDefault="00332AE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32AEF"/>
    <w:rsid w:val="00035685"/>
    <w:rsid w:val="000426FE"/>
    <w:rsid w:val="000A0EE7"/>
    <w:rsid w:val="002361CB"/>
    <w:rsid w:val="002C3F39"/>
    <w:rsid w:val="00332AEF"/>
    <w:rsid w:val="00470067"/>
    <w:rsid w:val="004A3AD4"/>
    <w:rsid w:val="006808C6"/>
    <w:rsid w:val="009332F3"/>
    <w:rsid w:val="009C4911"/>
    <w:rsid w:val="00A24CAF"/>
    <w:rsid w:val="00B912FD"/>
    <w:rsid w:val="00DA044B"/>
    <w:rsid w:val="00DC0880"/>
    <w:rsid w:val="00E2598B"/>
    <w:rsid w:val="00EE5CFC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32A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32AEF"/>
  </w:style>
  <w:style w:type="paragraph" w:styleId="a5">
    <w:name w:val="footer"/>
    <w:basedOn w:val="a"/>
    <w:link w:val="a6"/>
    <w:uiPriority w:val="99"/>
    <w:semiHidden/>
    <w:unhideWhenUsed/>
    <w:rsid w:val="00332AE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32AEF"/>
  </w:style>
  <w:style w:type="character" w:styleId="a7">
    <w:name w:val="page number"/>
    <w:basedOn w:val="a0"/>
    <w:uiPriority w:val="99"/>
    <w:semiHidden/>
    <w:unhideWhenUsed/>
    <w:rsid w:val="00332A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4</cp:revision>
  <cp:lastPrinted>2021-10-18T06:30:00Z</cp:lastPrinted>
  <dcterms:created xsi:type="dcterms:W3CDTF">2021-10-18T05:59:00Z</dcterms:created>
  <dcterms:modified xsi:type="dcterms:W3CDTF">2021-10-25T10:02:00Z</dcterms:modified>
</cp:coreProperties>
</file>